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523BA088">
                <wp:simplePos x="0" y="0"/>
                <wp:positionH relativeFrom="column">
                  <wp:posOffset>6969773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301665437"/>
                                    </w:sdtPr>
                                    <w:sdtContent>
                                      <w:p w14:paraId="1152474A" w14:textId="77777777" w:rsidR="000D3D49" w:rsidRPr="000D3D49" w:rsidRDefault="000D3D49" w:rsidP="000D3D49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0D3D49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SUPBANCO-DAF-CM-2025-0051</w:t>
                                        </w:r>
                                      </w:p>
                                    </w:sdtContent>
                                  </w:sdt>
                                  <w:p w14:paraId="22B15DA2" w14:textId="1C859583" w:rsidR="00840E00" w:rsidRPr="00535962" w:rsidRDefault="000D3D49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48.8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301665437"/>
                              </w:sdtPr>
                              <w:sdtContent>
                                <w:p w14:paraId="1152474A" w14:textId="77777777" w:rsidR="000D3D49" w:rsidRPr="000D3D49" w:rsidRDefault="000D3D49" w:rsidP="000D3D49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0D3D49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SUPBANCO-DAF-CM-2025-0051</w:t>
                                  </w:r>
                                </w:p>
                              </w:sdtContent>
                            </w:sdt>
                            <w:p w14:paraId="22B15DA2" w14:textId="1C859583" w:rsidR="00840E00" w:rsidRPr="00535962" w:rsidRDefault="000D3D49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0D3D4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0D3D4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0D3D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0D3D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0D3D4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0D3D4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50787" w14:textId="77777777" w:rsidR="00A10749" w:rsidRDefault="00A10749" w:rsidP="001007E7">
      <w:pPr>
        <w:spacing w:after="0" w:line="240" w:lineRule="auto"/>
      </w:pPr>
      <w:r>
        <w:separator/>
      </w:r>
    </w:p>
  </w:endnote>
  <w:endnote w:type="continuationSeparator" w:id="0">
    <w:p w14:paraId="25943479" w14:textId="77777777" w:rsidR="00A10749" w:rsidRDefault="00A1074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5B33" w14:textId="77777777" w:rsidR="00A10749" w:rsidRDefault="00A10749" w:rsidP="001007E7">
      <w:pPr>
        <w:spacing w:after="0" w:line="240" w:lineRule="auto"/>
      </w:pPr>
      <w:r>
        <w:separator/>
      </w:r>
    </w:p>
  </w:footnote>
  <w:footnote w:type="continuationSeparator" w:id="0">
    <w:p w14:paraId="37484F6F" w14:textId="77777777" w:rsidR="00A10749" w:rsidRDefault="00A10749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45694"/>
    <w:rsid w:val="00090E8D"/>
    <w:rsid w:val="000A5DAC"/>
    <w:rsid w:val="000B3B70"/>
    <w:rsid w:val="000D3D49"/>
    <w:rsid w:val="001007E7"/>
    <w:rsid w:val="001020C0"/>
    <w:rsid w:val="00123B8D"/>
    <w:rsid w:val="001341C6"/>
    <w:rsid w:val="001550BB"/>
    <w:rsid w:val="00157600"/>
    <w:rsid w:val="00165A4D"/>
    <w:rsid w:val="00170EC5"/>
    <w:rsid w:val="001712EF"/>
    <w:rsid w:val="00191842"/>
    <w:rsid w:val="00194FF2"/>
    <w:rsid w:val="00196381"/>
    <w:rsid w:val="001F28CC"/>
    <w:rsid w:val="001F4DA6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547A6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5C4668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2499C"/>
    <w:rsid w:val="00736EDB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9E616C"/>
    <w:rsid w:val="00A10749"/>
    <w:rsid w:val="00A16099"/>
    <w:rsid w:val="00A32D26"/>
    <w:rsid w:val="00A5442B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1F97"/>
    <w:rsid w:val="00B420BA"/>
    <w:rsid w:val="00B62EEF"/>
    <w:rsid w:val="00B97B51"/>
    <w:rsid w:val="00BC1D0C"/>
    <w:rsid w:val="00BC61BD"/>
    <w:rsid w:val="00BE4912"/>
    <w:rsid w:val="00BE4FB0"/>
    <w:rsid w:val="00C02595"/>
    <w:rsid w:val="00C17192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1682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6512D"/>
    <w:rsid w:val="00F7167E"/>
    <w:rsid w:val="00F71DF1"/>
    <w:rsid w:val="00F7443C"/>
    <w:rsid w:val="00F91E97"/>
    <w:rsid w:val="00FA7952"/>
    <w:rsid w:val="00FC280C"/>
    <w:rsid w:val="00FC2870"/>
    <w:rsid w:val="00FD10CB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F651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26</cp:revision>
  <cp:lastPrinted>2011-03-04T19:05:00Z</cp:lastPrinted>
  <dcterms:created xsi:type="dcterms:W3CDTF">2014-01-02T13:42:00Z</dcterms:created>
  <dcterms:modified xsi:type="dcterms:W3CDTF">2025-07-01T12:23:00Z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2023-11-29T23:09:15Z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5d4a25c5-b3da-4a2d-80cb-dd27da17e5ef</vt:lpwstr>
  </property>
  <property fmtid="{D5CDD505-2E9C-101B-9397-08002B2CF9AE}" pid="8" name="MSIP_Label_81f5a2da-7ac4-4e60-a27b-a125ee74514f_ContentBits">
    <vt:lpwstr>0</vt:lpwstr>
  </property>
</Properties>
</file>